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A6EBD" w14:textId="77777777" w:rsidR="00F7651E" w:rsidRDefault="00F7651E" w:rsidP="00F765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BARBOUR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14:paraId="1D06FFF3" w14:textId="77777777" w:rsidR="00F7651E" w:rsidRDefault="00F7651E" w:rsidP="00F765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95D9D1" w14:textId="77777777" w:rsidR="00F7651E" w:rsidRDefault="00F7651E" w:rsidP="00F765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D20286" w14:textId="77777777" w:rsidR="00F7651E" w:rsidRDefault="00F7651E" w:rsidP="00F765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Mar.1423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the office of </w:t>
      </w:r>
      <w:proofErr w:type="spellStart"/>
      <w:r>
        <w:rPr>
          <w:rFonts w:ascii="Times New Roman" w:hAnsi="Times New Roman" w:cs="Times New Roman"/>
          <w:sz w:val="24"/>
          <w:szCs w:val="24"/>
        </w:rPr>
        <w:t>tronage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</w:t>
      </w:r>
      <w:proofErr w:type="spellStart"/>
      <w:r>
        <w:rPr>
          <w:rFonts w:ascii="Times New Roman" w:hAnsi="Times New Roman" w:cs="Times New Roman"/>
          <w:sz w:val="24"/>
          <w:szCs w:val="24"/>
        </w:rPr>
        <w:t>pesage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the port of Southampton.</w:t>
      </w:r>
    </w:p>
    <w:p w14:paraId="36B7BDD6" w14:textId="77777777" w:rsidR="00F7651E" w:rsidRDefault="00F7651E" w:rsidP="00F765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1422-29 p.64)</w:t>
      </w:r>
    </w:p>
    <w:p w14:paraId="41FA933C" w14:textId="77777777" w:rsidR="00F7651E" w:rsidRDefault="00F7651E" w:rsidP="00F765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EF2C21" w14:textId="77777777" w:rsidR="00F7651E" w:rsidRDefault="00F7651E" w:rsidP="00F7651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7CC4D5" w14:textId="77777777" w:rsidR="00F7651E" w:rsidRDefault="00F7651E" w:rsidP="00F7651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June 2021</w:t>
      </w:r>
    </w:p>
    <w:p w14:paraId="7FBA6AF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B3BAF" w14:textId="77777777" w:rsidR="00F7651E" w:rsidRDefault="00F7651E" w:rsidP="009139A6">
      <w:r>
        <w:separator/>
      </w:r>
    </w:p>
  </w:endnote>
  <w:endnote w:type="continuationSeparator" w:id="0">
    <w:p w14:paraId="3846E9FC" w14:textId="77777777" w:rsidR="00F7651E" w:rsidRDefault="00F7651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33B9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0D23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AD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5C598" w14:textId="77777777" w:rsidR="00F7651E" w:rsidRDefault="00F7651E" w:rsidP="009139A6">
      <w:r>
        <w:separator/>
      </w:r>
    </w:p>
  </w:footnote>
  <w:footnote w:type="continuationSeparator" w:id="0">
    <w:p w14:paraId="72B65B31" w14:textId="77777777" w:rsidR="00F7651E" w:rsidRDefault="00F7651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A3C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D584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849E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51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  <w:rsid w:val="00F7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161535"/>
  <w15:chartTrackingRefBased/>
  <w15:docId w15:val="{FC5FA762-255C-4EF9-AF5B-AE7D5883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2021-06-25T20:52:00Z</dcterms:created>
  <dcterms:modified xsi:type="dcterms:W3CDTF">2021-06-25T20:53:00Z</dcterms:modified>
</cp:coreProperties>
</file>